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75CD020E" w:rsidR="009114DD" w:rsidRPr="00636326" w:rsidRDefault="009114DD" w:rsidP="00CF4042">
      <w:pPr>
        <w:rPr>
          <w:b/>
          <w:sz w:val="36"/>
          <w:szCs w:val="36"/>
        </w:rPr>
      </w:pPr>
      <w:r w:rsidRPr="00636326">
        <w:rPr>
          <w:b/>
          <w:sz w:val="36"/>
          <w:szCs w:val="36"/>
        </w:rPr>
        <w:t>Krycí list nabídky k veřejné zakázce s názvem „</w:t>
      </w:r>
      <w:r w:rsidR="0031230B" w:rsidRPr="0031230B">
        <w:rPr>
          <w:b/>
          <w:sz w:val="36"/>
          <w:szCs w:val="36"/>
        </w:rPr>
        <w:t>Nákup podbíjecích pěchů pro OŘ PHA 2026</w:t>
      </w:r>
      <w:r w:rsidRPr="00636326">
        <w:rPr>
          <w:b/>
          <w:sz w:val="36"/>
          <w:szCs w:val="36"/>
        </w:rPr>
        <w:t xml:space="preserve">“ vedené pod </w:t>
      </w:r>
      <w:r w:rsidRPr="00636326">
        <w:rPr>
          <w:rFonts w:eastAsia="Times New Roman" w:cs="Times New Roman"/>
          <w:b/>
          <w:sz w:val="36"/>
          <w:szCs w:val="36"/>
          <w:lang w:eastAsia="cs-CZ"/>
        </w:rPr>
        <w:t>č.</w:t>
      </w:r>
      <w:r w:rsidRPr="00F02EDD">
        <w:rPr>
          <w:rFonts w:eastAsia="Times New Roman" w:cs="Times New Roman"/>
          <w:b/>
          <w:sz w:val="36"/>
          <w:szCs w:val="36"/>
          <w:lang w:eastAsia="cs-CZ"/>
        </w:rPr>
        <w:t>j.</w:t>
      </w:r>
      <w:r w:rsidR="00636326" w:rsidRPr="00F02EDD">
        <w:rPr>
          <w:rFonts w:eastAsia="Times New Roman" w:cs="Times New Roman"/>
          <w:b/>
          <w:sz w:val="36"/>
          <w:szCs w:val="36"/>
          <w:lang w:eastAsia="cs-CZ"/>
        </w:rPr>
        <w:t> </w:t>
      </w:r>
      <w:r w:rsidR="00CF4042" w:rsidRPr="00F02EDD">
        <w:rPr>
          <w:rFonts w:eastAsia="Times New Roman" w:cs="Times New Roman"/>
          <w:b/>
          <w:bCs/>
          <w:sz w:val="36"/>
          <w:szCs w:val="36"/>
          <w:lang w:eastAsia="cs-CZ"/>
        </w:rPr>
        <w:t>11</w:t>
      </w:r>
      <w:r w:rsidR="00F02EDD" w:rsidRPr="00F02EDD">
        <w:rPr>
          <w:rFonts w:eastAsia="Times New Roman" w:cs="Times New Roman"/>
          <w:b/>
          <w:bCs/>
          <w:sz w:val="36"/>
          <w:szCs w:val="36"/>
          <w:lang w:eastAsia="cs-CZ"/>
        </w:rPr>
        <w:t>6170</w:t>
      </w:r>
      <w:r w:rsidR="00CF4042" w:rsidRPr="00636326">
        <w:rPr>
          <w:rFonts w:eastAsia="Times New Roman" w:cs="Times New Roman"/>
          <w:b/>
          <w:bCs/>
          <w:sz w:val="36"/>
          <w:szCs w:val="36"/>
          <w:lang w:eastAsia="cs-CZ"/>
        </w:rPr>
        <w:t>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Pr="00636326" w:rsidRDefault="009114DD" w:rsidP="00EF4E96">
          <w:pPr>
            <w:pStyle w:val="Nadpisobsahu"/>
            <w:jc w:val="both"/>
            <w:rPr>
              <w:lang w:val="cs-CZ"/>
            </w:rPr>
          </w:pPr>
          <w:r w:rsidRPr="5806BE41">
            <w:rPr>
              <w:lang w:val="cs-CZ"/>
            </w:rPr>
            <w:t>Obsah</w:t>
          </w:r>
        </w:p>
        <w:p w14:paraId="7ED9CF8C" w14:textId="364E33CA" w:rsidR="00114D7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879995" w:history="1">
            <w:r w:rsidR="00114D70" w:rsidRPr="00B27A2D">
              <w:rPr>
                <w:rStyle w:val="Hypertextovodkaz"/>
              </w:rPr>
              <w:t>Kapitola č. 1 - Všeobecné informace o dodavateli</w:t>
            </w:r>
            <w:r w:rsidR="00114D70">
              <w:rPr>
                <w:noProof/>
                <w:webHidden/>
              </w:rPr>
              <w:tab/>
            </w:r>
            <w:r w:rsidR="00114D70">
              <w:rPr>
                <w:noProof/>
                <w:webHidden/>
              </w:rPr>
              <w:fldChar w:fldCharType="begin"/>
            </w:r>
            <w:r w:rsidR="00114D70">
              <w:rPr>
                <w:noProof/>
                <w:webHidden/>
              </w:rPr>
              <w:instrText xml:space="preserve"> PAGEREF _Toc233879995 \h </w:instrText>
            </w:r>
            <w:r w:rsidR="00114D70">
              <w:rPr>
                <w:noProof/>
                <w:webHidden/>
              </w:rPr>
            </w:r>
            <w:r w:rsidR="00114D70"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2</w:t>
            </w:r>
            <w:r w:rsidR="00114D70">
              <w:rPr>
                <w:noProof/>
                <w:webHidden/>
              </w:rPr>
              <w:fldChar w:fldCharType="end"/>
            </w:r>
          </w:hyperlink>
        </w:p>
        <w:p w14:paraId="04FC20E1" w14:textId="5F53620F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6" w:history="1">
            <w:r w:rsidRPr="00B27A2D">
              <w:rPr>
                <w:rStyle w:val="Hypertextovodkaz"/>
              </w:rPr>
              <w:t>Kapitola č. 2 -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860452" w14:textId="336C6BEF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7" w:history="1">
            <w:r w:rsidRPr="00B27A2D">
              <w:rPr>
                <w:rStyle w:val="Hypertextovodkaz"/>
              </w:rPr>
              <w:t>Kapitola č. 3 - Čestné prohlášení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09A8D" w14:textId="751251B8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8" w:history="1">
            <w:r w:rsidRPr="00B27A2D">
              <w:rPr>
                <w:rStyle w:val="Hypertextovodkaz"/>
              </w:rPr>
              <w:t>Kapitola č. 4 - 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5E81E" w14:textId="5F2899F7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9" w:history="1">
            <w:r w:rsidRPr="00B27A2D">
              <w:rPr>
                <w:rStyle w:val="Hypertextovodkaz"/>
              </w:rPr>
              <w:t>kapitola č. 5 -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69905" w14:textId="3E190C37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0" w:history="1">
            <w:r w:rsidRPr="00B27A2D">
              <w:rPr>
                <w:rStyle w:val="Hypertextovodkaz"/>
              </w:rPr>
              <w:t>Kapitola č. 6 -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931A7" w14:textId="4514047D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1" w:history="1">
            <w:r w:rsidRPr="00B27A2D">
              <w:rPr>
                <w:rStyle w:val="Hypertextovodkaz"/>
              </w:rPr>
              <w:t>Kapitola č. 7 -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2AF87" w14:textId="268C4016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2" w:history="1">
            <w:r w:rsidRPr="00B27A2D">
              <w:rPr>
                <w:rStyle w:val="Hypertextovodkaz"/>
              </w:rPr>
              <w:t>Kapitola č. 8 -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4C269" w14:textId="61FDEF8B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3" w:history="1">
            <w:r w:rsidRPr="00B27A2D">
              <w:rPr>
                <w:rStyle w:val="Hypertextovodkaz"/>
              </w:rPr>
              <w:t>Kapitola č. 9 -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2ECFE" w14:textId="35A95C1E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4" w:history="1">
            <w:r w:rsidRPr="00B27A2D">
              <w:rPr>
                <w:rStyle w:val="Hypertextovodkaz"/>
              </w:rPr>
              <w:t>Kapitola č. 10 -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8AA49D" w14:textId="4E6646A1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5" w:history="1">
            <w:r w:rsidRPr="00B27A2D">
              <w:rPr>
                <w:rStyle w:val="Hypertextovodkaz"/>
              </w:rPr>
              <w:t>Kapitola č. 11 -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9FACB" w14:textId="412E92B4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6" w:history="1">
            <w:r w:rsidRPr="00B27A2D">
              <w:rPr>
                <w:rStyle w:val="Hypertextovodkaz"/>
              </w:rPr>
              <w:t>Kapitola č. 12 - Čestné prohlášení ve vztahu k zákonu o 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2EDD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2771CD4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102B65C" w:rsidR="0035531B" w:rsidRDefault="00BE7668" w:rsidP="00EF4E96">
      <w:pPr>
        <w:pStyle w:val="Nadpisbezsl1-1"/>
        <w:jc w:val="both"/>
      </w:pPr>
      <w:bookmarkStart w:id="4" w:name="_Toc233879995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114D70">
        <w:t xml:space="preserve">-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4E95B1FE" w:rsidR="0035531B" w:rsidRDefault="00BE7668" w:rsidP="00114D70">
      <w:pPr>
        <w:pStyle w:val="Nadpisbezsl1-1"/>
      </w:pPr>
      <w:bookmarkStart w:id="5" w:name="_Toc233879996"/>
      <w:r>
        <w:t>Kapitola</w:t>
      </w:r>
      <w:r w:rsidR="0035531B">
        <w:t xml:space="preserve"> č. </w:t>
      </w:r>
      <w:r>
        <w:t>2</w:t>
      </w:r>
      <w:r w:rsidR="00114D70">
        <w:t xml:space="preserve"> -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4BB88972" w:rsidR="00066766" w:rsidRDefault="00066766" w:rsidP="00114D70">
      <w:pPr>
        <w:pStyle w:val="Nadpisbezsl1-1"/>
      </w:pPr>
      <w:bookmarkStart w:id="6" w:name="_Toc233879997"/>
      <w:r>
        <w:t xml:space="preserve">Kapitola č. </w:t>
      </w:r>
      <w:r w:rsidR="00D6532E">
        <w:t>3</w:t>
      </w:r>
      <w:r w:rsidR="00D6532E" w:rsidRPr="00ED1816">
        <w:t xml:space="preserve"> </w:t>
      </w:r>
      <w:r w:rsidR="00114D70">
        <w:t xml:space="preserve">- </w:t>
      </w:r>
      <w:r w:rsidRPr="00ED1816">
        <w:t>Čestné prohlášení o splnění podmínek v</w:t>
      </w:r>
      <w:r w:rsidR="004A7E7D">
        <w:t> </w:t>
      </w:r>
      <w:r w:rsidRPr="00ED1816">
        <w:t>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42972637" w:rsidR="00BE7668" w:rsidRDefault="00BE7668" w:rsidP="00EF4E96">
      <w:pPr>
        <w:pStyle w:val="Nadpisbezsl1-1"/>
        <w:jc w:val="both"/>
      </w:pPr>
      <w:bookmarkStart w:id="7" w:name="_Toc233879998"/>
      <w:r>
        <w:t xml:space="preserve">Kapitola č. </w:t>
      </w:r>
      <w:r w:rsidR="00D6532E">
        <w:t>4</w:t>
      </w:r>
      <w:r w:rsidR="00114D70">
        <w:t xml:space="preserve"> - 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5BB04C7C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0679D61" w:rsidR="00D66742" w:rsidRDefault="00D6532E" w:rsidP="00EF4E96">
      <w:pPr>
        <w:pStyle w:val="Nadpisbezsl1-1"/>
        <w:jc w:val="both"/>
      </w:pPr>
      <w:bookmarkStart w:id="8" w:name="_Toc233879999"/>
      <w:r>
        <w:t xml:space="preserve">kapitola č. </w:t>
      </w:r>
      <w:r w:rsidR="00D84A9C">
        <w:t xml:space="preserve">5 </w:t>
      </w:r>
      <w:r w:rsidR="00114D70">
        <w:t xml:space="preserve">- </w:t>
      </w:r>
      <w:r w:rsidR="001F5897">
        <w:t>NEOBSAZENO</w:t>
      </w:r>
      <w:bookmarkEnd w:id="8"/>
    </w:p>
    <w:p w14:paraId="2E8E6D24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59DF2C6" w14:textId="77777777" w:rsidR="00D6532E" w:rsidRPr="006564BB" w:rsidRDefault="00D6532E" w:rsidP="00EF4E96">
      <w:pPr>
        <w:pStyle w:val="Nadpisbezsl1-1"/>
        <w:jc w:val="both"/>
      </w:pPr>
    </w:p>
    <w:p w14:paraId="139595A8" w14:textId="2CBEE33D" w:rsidR="00D66742" w:rsidRDefault="00BE7668" w:rsidP="00EF4E96">
      <w:pPr>
        <w:pStyle w:val="Nadpisbezsl1-1"/>
        <w:jc w:val="both"/>
      </w:pPr>
      <w:bookmarkStart w:id="9" w:name="_Toc233880000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9"/>
    </w:p>
    <w:p w14:paraId="58F26F66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62A9A56" w14:textId="77777777" w:rsidR="00D66742" w:rsidRDefault="00D66742" w:rsidP="00EF4E96">
      <w:pPr>
        <w:pStyle w:val="Nadpisbezsl1-1"/>
        <w:jc w:val="both"/>
      </w:pPr>
    </w:p>
    <w:p w14:paraId="03CCC0CB" w14:textId="6D5A1500" w:rsidR="00D66742" w:rsidRDefault="00BE7668" w:rsidP="00EF4E96">
      <w:pPr>
        <w:pStyle w:val="Nadpisbezsl1-1"/>
        <w:jc w:val="both"/>
      </w:pPr>
      <w:bookmarkStart w:id="10" w:name="_Toc233880001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10"/>
    </w:p>
    <w:p w14:paraId="6EBAD9DE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229FDA22" w14:textId="77777777" w:rsidR="00D66742" w:rsidRDefault="00D66742" w:rsidP="00EF4E96">
      <w:pPr>
        <w:pStyle w:val="Nadpisbezsl1-1"/>
        <w:jc w:val="both"/>
      </w:pPr>
    </w:p>
    <w:p w14:paraId="38288174" w14:textId="704DF539" w:rsidR="00684B0D" w:rsidRDefault="00BE7668" w:rsidP="00E8576A">
      <w:pPr>
        <w:pStyle w:val="Nadpisbezsl1-1"/>
        <w:jc w:val="both"/>
      </w:pPr>
      <w:bookmarkStart w:id="11" w:name="_Toc233880002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114D70">
        <w:t xml:space="preserve">-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26736AFC" w:rsidR="0035531B" w:rsidRDefault="00BE7668" w:rsidP="00114D70">
      <w:pPr>
        <w:pStyle w:val="Nadpisbezsl1-1"/>
      </w:pPr>
      <w:bookmarkStart w:id="12" w:name="_Toc233880003"/>
      <w:r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114D70">
        <w:t xml:space="preserve">-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14E233B" w:rsidR="00066766" w:rsidRDefault="00066766" w:rsidP="00E8576A">
      <w:pPr>
        <w:pStyle w:val="Nadpisbezsl1-1"/>
        <w:jc w:val="both"/>
      </w:pPr>
      <w:bookmarkStart w:id="13" w:name="_Toc233880004"/>
      <w:bookmarkEnd w:id="0"/>
      <w:bookmarkEnd w:id="1"/>
      <w:bookmarkEnd w:id="2"/>
      <w:bookmarkEnd w:id="3"/>
      <w:r>
        <w:t xml:space="preserve">Kapitola č. </w:t>
      </w:r>
      <w:r w:rsidR="00D84A9C">
        <w:t>10</w:t>
      </w:r>
      <w:r w:rsidR="00D84A9C" w:rsidRPr="00ED1816">
        <w:t xml:space="preserve"> </w:t>
      </w:r>
      <w:r w:rsidR="00114D70">
        <w:t xml:space="preserve">- </w:t>
      </w:r>
      <w:r w:rsidR="00F05AF7">
        <w:t>Neobsazeno</w:t>
      </w:r>
      <w:bookmarkEnd w:id="13"/>
    </w:p>
    <w:p w14:paraId="3B98901D" w14:textId="77777777" w:rsidR="00F05AF7" w:rsidRDefault="00F05AF7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C19F2A8" w14:textId="2A1FC97C" w:rsidR="00066766" w:rsidRDefault="00EB5220" w:rsidP="00EB5220">
      <w:pPr>
        <w:pStyle w:val="Nadpisbezsl1-1"/>
      </w:pPr>
      <w:bookmarkStart w:id="14" w:name="_Toc233880005"/>
      <w:r>
        <w:t xml:space="preserve">Kapitola č. </w:t>
      </w:r>
      <w:r w:rsidR="00D84A9C">
        <w:t xml:space="preserve">11 </w:t>
      </w:r>
      <w:r w:rsidR="00114D70">
        <w:t xml:space="preserve">-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1FAF9CB7" w:rsidR="00D339E2" w:rsidRDefault="00B84CB4" w:rsidP="00D339E2">
      <w:pPr>
        <w:pStyle w:val="Nadpisbezsl1-1"/>
      </w:pPr>
      <w:bookmarkStart w:id="15" w:name="_Toc233880006"/>
      <w:r>
        <w:t xml:space="preserve">Kapitola č. </w:t>
      </w:r>
      <w:r w:rsidR="00D84A9C">
        <w:t>12</w:t>
      </w:r>
      <w:r w:rsidR="00114D70">
        <w:t xml:space="preserve"> - </w:t>
      </w:r>
      <w:r w:rsidR="00D339E2" w:rsidRPr="00D339E2">
        <w:t>Čestné prohlášení ve vztahu k zákonu o</w:t>
      </w:r>
      <w:r w:rsidR="0070531D">
        <w:t> </w:t>
      </w:r>
      <w:r w:rsidR="00D339E2" w:rsidRPr="00D339E2">
        <w:t>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525333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525333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3AA82" w14:textId="77777777" w:rsidR="00525333" w:rsidRDefault="00525333" w:rsidP="00962258">
      <w:pPr>
        <w:spacing w:after="0" w:line="240" w:lineRule="auto"/>
      </w:pPr>
      <w:r>
        <w:separator/>
      </w:r>
    </w:p>
  </w:endnote>
  <w:endnote w:type="continuationSeparator" w:id="0">
    <w:p w14:paraId="342A27C7" w14:textId="77777777" w:rsidR="00525333" w:rsidRDefault="0052533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3C8E" w14:textId="77777777" w:rsidR="00525333" w:rsidRDefault="00525333" w:rsidP="00962258">
      <w:pPr>
        <w:spacing w:after="0" w:line="240" w:lineRule="auto"/>
      </w:pPr>
      <w:r>
        <w:separator/>
      </w:r>
    </w:p>
  </w:footnote>
  <w:footnote w:type="continuationSeparator" w:id="0">
    <w:p w14:paraId="62F0F8A8" w14:textId="77777777" w:rsidR="00525333" w:rsidRDefault="00525333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0F0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B0D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4D70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5897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942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85908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230B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5CC2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A7E7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980"/>
    <w:rsid w:val="00523BB5"/>
    <w:rsid w:val="00523EA7"/>
    <w:rsid w:val="00525333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7AE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3632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531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4D0E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2BE5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028B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58A5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6FD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4042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66742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23B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2EDD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0CFA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417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40F07"/>
    <w:rsid w:val="000662D4"/>
    <w:rsid w:val="000A3127"/>
    <w:rsid w:val="001079AC"/>
    <w:rsid w:val="001E13DE"/>
    <w:rsid w:val="001F7EB6"/>
    <w:rsid w:val="00214E19"/>
    <w:rsid w:val="00215FBE"/>
    <w:rsid w:val="002450A8"/>
    <w:rsid w:val="002479B1"/>
    <w:rsid w:val="00374734"/>
    <w:rsid w:val="00376800"/>
    <w:rsid w:val="00445CC2"/>
    <w:rsid w:val="0045525D"/>
    <w:rsid w:val="004B48D8"/>
    <w:rsid w:val="004D3350"/>
    <w:rsid w:val="00581789"/>
    <w:rsid w:val="00592296"/>
    <w:rsid w:val="005C7B9B"/>
    <w:rsid w:val="006766F7"/>
    <w:rsid w:val="006B7641"/>
    <w:rsid w:val="006C6A0E"/>
    <w:rsid w:val="00746B38"/>
    <w:rsid w:val="007C641A"/>
    <w:rsid w:val="007D470A"/>
    <w:rsid w:val="008038C4"/>
    <w:rsid w:val="008211BB"/>
    <w:rsid w:val="00854D0E"/>
    <w:rsid w:val="008B1257"/>
    <w:rsid w:val="009000D6"/>
    <w:rsid w:val="00925D65"/>
    <w:rsid w:val="00A7028B"/>
    <w:rsid w:val="00AC4100"/>
    <w:rsid w:val="00B358A5"/>
    <w:rsid w:val="00BC73A3"/>
    <w:rsid w:val="00BE6B9E"/>
    <w:rsid w:val="00C10E03"/>
    <w:rsid w:val="00C74C99"/>
    <w:rsid w:val="00CD0DBE"/>
    <w:rsid w:val="00CF089C"/>
    <w:rsid w:val="00E16E5B"/>
    <w:rsid w:val="00E27588"/>
    <w:rsid w:val="00E37202"/>
    <w:rsid w:val="00E6073F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11</TotalTime>
  <Pages>14</Pages>
  <Words>2125</Words>
  <Characters>12542</Characters>
  <Application>Microsoft Office Word</Application>
  <DocSecurity>0</DocSecurity>
  <Lines>104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15</vt:i4>
      </vt:variant>
    </vt:vector>
  </HeadingPairs>
  <TitlesOfParts>
    <vt:vector size="16" baseType="lpstr">
      <vt:lpstr/>
      <vt:lpstr>    Kapitola č. 1 - Všeobecné informace o dodavateli</vt:lpstr>
      <vt:lpstr>    Kapitola č. 2 - Údaje o společnosti dodavatelů podávajících nabídku společně </vt:lpstr>
      <vt:lpstr>    Kapitola č. 3 - Čestné prohlášení o splnění podmínek v souvislosti s mezinárodní</vt:lpstr>
      <vt:lpstr>    Kapitola č. 4 -  Seznam poddodavatelů</vt:lpstr>
      <vt:lpstr>    kapitola č. 5 - NEOBSAZENO</vt:lpstr>
      <vt:lpstr>    </vt:lpstr>
      <vt:lpstr>    Kapitola č. 6 - NEOBSAZENO</vt:lpstr>
      <vt:lpstr>    </vt:lpstr>
      <vt:lpstr>    Kapitola č. 7 - NEOBSAZENO</vt:lpstr>
      <vt:lpstr>    </vt:lpstr>
      <vt:lpstr>    Kapitola č. 8 - Neobsazeno</vt:lpstr>
      <vt:lpstr>    Kapitola č. 9 - Seznam jiných osob k prokázání kvalifikace</vt:lpstr>
      <vt:lpstr>    Kapitola č. 10 - Neobsazeno</vt:lpstr>
      <vt:lpstr>    Kapitola č. 11 - Neobsazeno</vt:lpstr>
      <vt:lpstr>    Kapitola č. 12 - Čestné prohlášení ve vztahu k zákonu o registru smluv </vt:lpstr>
    </vt:vector>
  </TitlesOfParts>
  <Company>SŽDC s.o.</Company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Kalinová Jitka</cp:lastModifiedBy>
  <cp:revision>106</cp:revision>
  <cp:lastPrinted>2026-07-07T11:36:00Z</cp:lastPrinted>
  <dcterms:created xsi:type="dcterms:W3CDTF">2025-08-26T09:04:00Z</dcterms:created>
  <dcterms:modified xsi:type="dcterms:W3CDTF">2026-07-07T11:36:00Z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